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6B70"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</w:t>
      </w:r>
      <w:r>
        <w:rPr>
          <w:rFonts w:cs="Arial"/>
          <w:b/>
          <w:sz w:val="24"/>
          <w:szCs w:val="24"/>
          <w:highlight w:val="none"/>
        </w:rPr>
        <w:t>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R5-252095</w:t>
      </w:r>
    </w:p>
    <w:p w14:paraId="1460A9C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Malta, MT, 19th May 2025 - 23rd May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7CFEA7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0C37CE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14:paraId="35946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23D1B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7A38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10051910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7FB3E29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078C3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E5E459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48F457"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PRD21 CDS: </w:t>
            </w:r>
            <w:r>
              <w:rPr>
                <w:rFonts w:hint="eastAsia"/>
                <w:highlight w:val="none"/>
              </w:rPr>
              <w:t>NR NTN band 255 PC3</w:t>
            </w:r>
          </w:p>
        </w:tc>
      </w:tr>
      <w:tr w14:paraId="32891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4DD61B62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170C609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24AE0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68F6C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662B357C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7524EDAE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C354FAF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954FA0">
            <w:pPr>
              <w:pStyle w:val="109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2025-04-16</w:t>
            </w:r>
          </w:p>
        </w:tc>
      </w:tr>
    </w:tbl>
    <w:p w14:paraId="262B32F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1683B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3811A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0B3F4D0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19B8C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0D5B12DA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15D535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E8C5C1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5E07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D8CA0A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7F59E608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D721E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21648BB6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57EA0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544CF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82F4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2BF73F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38D31291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9187F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4C62FA8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5929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25F7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B3343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F35D29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9BDCF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7D82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E1B4D54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768027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FE22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802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67E7BB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262D4F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D12D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A67A5B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1FFA7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891F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6B298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028DEA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C1C91AA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168D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F66B2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87416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E10DC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AABE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B2F050C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47AAD2A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C3FAA2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27B047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20E784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4B86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81BC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43A86B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B2D005F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FBF16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52D1E3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8105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E71B4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C2AC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371CE34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34675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08C9B0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18AC3B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33CDD0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9680CF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EAB6E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F37F25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5E02E67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6365B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54CC0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776EB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69F70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545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A67C6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2A3B5C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570F5E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C4AE9B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2F80F1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368C8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C6A09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9BEF64F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68F809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37ADAE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74233C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A64E3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6B6C9D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0A7A6D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94742A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7133393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Band 255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EEBAA4">
            <w:pPr>
              <w:pStyle w:val="109"/>
              <w:spacing w:after="0"/>
            </w:pPr>
          </w:p>
        </w:tc>
      </w:tr>
      <w:tr w14:paraId="6FF951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9F44A3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667A2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9D9B5E1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4F1E98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383EC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6B620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C6EEBE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A982A6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5B29CD9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678417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785FC88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212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4F1A54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DA45C0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6FB26D6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62BB3F"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WI NR_NTN_solutions_plus_CT-UEConTest w</w:t>
            </w:r>
            <w:r>
              <w:rPr>
                <w:lang w:val="en-US"/>
              </w:rPr>
              <w:t xml:space="preserve">ork plan </w:t>
            </w:r>
            <w:r>
              <w:rPr>
                <w:rFonts w:hint="eastAsia" w:eastAsia="宋体"/>
                <w:lang w:val="en-US" w:eastAsia="zh-CN"/>
              </w:rPr>
              <w:t xml:space="preserve">R5-252977 </w:t>
            </w:r>
            <w:r>
              <w:rPr>
                <w:lang w:val="en-US"/>
              </w:rPr>
              <w:t>showing 100% completion of the affected bands / configurations.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91B0BF">
            <w:pPr>
              <w:pStyle w:val="109"/>
              <w:spacing w:after="0"/>
            </w:pPr>
          </w:p>
        </w:tc>
      </w:tr>
      <w:tr w14:paraId="088795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B2D0F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43911493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5A947FA6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7264014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44F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360C3315">
      <w:pPr>
        <w:pStyle w:val="109"/>
        <w:rPr>
          <w:lang w:val="en-US"/>
        </w:rPr>
      </w:pPr>
    </w:p>
    <w:p w14:paraId="5900BA90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2677AA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5C2CCF4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5BDE8DAB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877B051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BA2B86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327C3FC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06B2001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756D76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30FA6C8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3534FC3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39AF81D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EB1C7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8C41">
    <w:pPr>
      <w:pStyle w:val="45"/>
    </w:pPr>
  </w:p>
  <w:p w14:paraId="3B37D6E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F92"/>
    <w:rsid w:val="08294681"/>
    <w:rsid w:val="0C906407"/>
    <w:rsid w:val="0FDC646C"/>
    <w:rsid w:val="1003756C"/>
    <w:rsid w:val="112C348B"/>
    <w:rsid w:val="12943BD0"/>
    <w:rsid w:val="161D0664"/>
    <w:rsid w:val="1B0E184C"/>
    <w:rsid w:val="1CF22270"/>
    <w:rsid w:val="2384091F"/>
    <w:rsid w:val="24665C0A"/>
    <w:rsid w:val="25741C29"/>
    <w:rsid w:val="27BF730C"/>
    <w:rsid w:val="28517DB3"/>
    <w:rsid w:val="2B2537D5"/>
    <w:rsid w:val="2B887546"/>
    <w:rsid w:val="2E2E26AD"/>
    <w:rsid w:val="30E61DD3"/>
    <w:rsid w:val="351854D7"/>
    <w:rsid w:val="37400CD9"/>
    <w:rsid w:val="3E461B4E"/>
    <w:rsid w:val="449D1CCE"/>
    <w:rsid w:val="48124BD5"/>
    <w:rsid w:val="4BC84CF7"/>
    <w:rsid w:val="514E55EA"/>
    <w:rsid w:val="51813514"/>
    <w:rsid w:val="52397DEB"/>
    <w:rsid w:val="53BE569A"/>
    <w:rsid w:val="558945CE"/>
    <w:rsid w:val="55D9478A"/>
    <w:rsid w:val="56686AB3"/>
    <w:rsid w:val="58696007"/>
    <w:rsid w:val="61054C1C"/>
    <w:rsid w:val="631F442B"/>
    <w:rsid w:val="638E5CCA"/>
    <w:rsid w:val="63CB7E1B"/>
    <w:rsid w:val="64DB4698"/>
    <w:rsid w:val="6B860A46"/>
    <w:rsid w:val="700A6CD3"/>
    <w:rsid w:val="714C0EDA"/>
    <w:rsid w:val="71623664"/>
    <w:rsid w:val="722A18B9"/>
    <w:rsid w:val="74FB4C25"/>
    <w:rsid w:val="7860333A"/>
    <w:rsid w:val="792E004D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2025-05-20T14:00:09Z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